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6DC" w:rsidRDefault="005746DC" w:rsidP="005746DC">
      <w:r>
        <w:rPr>
          <w:u w:val="single"/>
        </w:rPr>
        <w:t>Adam DALYSON</w:t>
      </w:r>
      <w:r>
        <w:t xml:space="preserve">       (d.1451)</w:t>
      </w:r>
    </w:p>
    <w:p w:rsidR="005746DC" w:rsidRDefault="005746DC" w:rsidP="005746DC">
      <w:proofErr w:type="gramStart"/>
      <w:r>
        <w:t xml:space="preserve">Parson of </w:t>
      </w:r>
      <w:proofErr w:type="spellStart"/>
      <w:r>
        <w:t>Cley</w:t>
      </w:r>
      <w:proofErr w:type="spellEnd"/>
      <w:r>
        <w:t>, Norfolk.</w:t>
      </w:r>
      <w:proofErr w:type="gramEnd"/>
    </w:p>
    <w:p w:rsidR="005746DC" w:rsidRDefault="005746DC" w:rsidP="005746DC"/>
    <w:p w:rsidR="005746DC" w:rsidRDefault="005746DC" w:rsidP="005746DC"/>
    <w:p w:rsidR="005746DC" w:rsidRDefault="005746DC" w:rsidP="005746DC">
      <w:r>
        <w:t>16 Aug.1451</w:t>
      </w:r>
      <w:r>
        <w:tab/>
        <w:t>He made his Will.</w:t>
      </w:r>
    </w:p>
    <w:p w:rsidR="005746DC" w:rsidRDefault="005746DC" w:rsidP="005746D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5746DC" w:rsidRDefault="005746DC" w:rsidP="005746DC">
      <w:pPr>
        <w:ind w:left="720" w:firstLine="720"/>
      </w:pPr>
      <w:proofErr w:type="gramStart"/>
      <w:r>
        <w:t>vol.9</w:t>
      </w:r>
      <w:proofErr w:type="gramEnd"/>
      <w:r>
        <w:t xml:space="preserve"> pp.381-9 Francis </w:t>
      </w:r>
      <w:proofErr w:type="spellStart"/>
      <w:r>
        <w:t>Blomefield</w:t>
      </w:r>
      <w:proofErr w:type="spellEnd"/>
      <w:r>
        <w:t>)</w:t>
      </w:r>
    </w:p>
    <w:p w:rsidR="005746DC" w:rsidRDefault="005746DC" w:rsidP="005746DC"/>
    <w:p w:rsidR="005746DC" w:rsidRDefault="005746DC" w:rsidP="005746DC"/>
    <w:p w:rsidR="00E47068" w:rsidRPr="00C009D8" w:rsidRDefault="005746DC" w:rsidP="005746DC">
      <w:pPr>
        <w:pStyle w:val="NoSpacing"/>
      </w:pPr>
      <w:r>
        <w:t>28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DC" w:rsidRDefault="005746DC" w:rsidP="00920DE3">
      <w:r>
        <w:separator/>
      </w:r>
    </w:p>
  </w:endnote>
  <w:endnote w:type="continuationSeparator" w:id="0">
    <w:p w:rsidR="005746DC" w:rsidRDefault="005746D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DC" w:rsidRDefault="005746DC" w:rsidP="00920DE3">
      <w:r>
        <w:separator/>
      </w:r>
    </w:p>
  </w:footnote>
  <w:footnote w:type="continuationSeparator" w:id="0">
    <w:p w:rsidR="005746DC" w:rsidRDefault="005746D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DC"/>
    <w:rsid w:val="00120749"/>
    <w:rsid w:val="005746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2015-09-12T19:29:00Z</dcterms:created>
  <dcterms:modified xsi:type="dcterms:W3CDTF">2015-09-12T19:31:00Z</dcterms:modified>
</cp:coreProperties>
</file>